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D8E" w:rsidRPr="009D0216" w:rsidRDefault="00A26D8E" w:rsidP="002448F0">
      <w:pPr>
        <w:rPr>
          <w:sz w:val="28"/>
          <w:szCs w:val="28"/>
        </w:rPr>
      </w:pPr>
    </w:p>
    <w:p w:rsidR="00DE58B6" w:rsidRPr="007D767F" w:rsidRDefault="004F7874" w:rsidP="00DE58B6">
      <w:pPr>
        <w:widowControl w:val="0"/>
        <w:shd w:val="clear" w:color="auto" w:fill="FFFFFF"/>
        <w:rPr>
          <w:b/>
          <w:bCs/>
          <w:sz w:val="26"/>
          <w:szCs w:val="26"/>
          <w:lang w:bidi="ru-RU"/>
        </w:rPr>
      </w:pPr>
      <w:r w:rsidRPr="007D767F">
        <w:rPr>
          <w:b/>
          <w:bCs/>
          <w:sz w:val="26"/>
          <w:szCs w:val="26"/>
        </w:rPr>
        <w:t xml:space="preserve">О вводе в действие </w:t>
      </w:r>
      <w:r w:rsidR="00DE58B6" w:rsidRPr="007D767F">
        <w:rPr>
          <w:b/>
          <w:bCs/>
          <w:sz w:val="26"/>
          <w:szCs w:val="26"/>
          <w:lang w:bidi="ru-RU"/>
        </w:rPr>
        <w:t xml:space="preserve">Положения </w:t>
      </w:r>
    </w:p>
    <w:p w:rsidR="00DE58B6" w:rsidRPr="007D767F" w:rsidRDefault="00DE58B6" w:rsidP="00DE58B6">
      <w:pPr>
        <w:widowControl w:val="0"/>
        <w:shd w:val="clear" w:color="auto" w:fill="FFFFFF"/>
        <w:rPr>
          <w:b/>
          <w:bCs/>
          <w:sz w:val="26"/>
          <w:szCs w:val="26"/>
          <w:lang w:bidi="ru-RU"/>
        </w:rPr>
      </w:pPr>
      <w:r w:rsidRPr="007D767F">
        <w:rPr>
          <w:b/>
          <w:bCs/>
          <w:sz w:val="26"/>
          <w:szCs w:val="26"/>
          <w:lang w:bidi="ru-RU"/>
        </w:rPr>
        <w:t xml:space="preserve">о порядке организации и управления </w:t>
      </w:r>
    </w:p>
    <w:p w:rsidR="00DE58B6" w:rsidRPr="007D767F" w:rsidRDefault="00DE58B6" w:rsidP="00DE58B6">
      <w:pPr>
        <w:widowControl w:val="0"/>
        <w:shd w:val="clear" w:color="auto" w:fill="FFFFFF"/>
        <w:rPr>
          <w:b/>
          <w:bCs/>
          <w:sz w:val="26"/>
          <w:szCs w:val="26"/>
          <w:lang w:bidi="ru-RU"/>
        </w:rPr>
      </w:pPr>
      <w:r w:rsidRPr="007D767F">
        <w:rPr>
          <w:b/>
          <w:bCs/>
          <w:sz w:val="26"/>
          <w:szCs w:val="26"/>
          <w:lang w:bidi="ru-RU"/>
        </w:rPr>
        <w:t xml:space="preserve">защитой информации </w:t>
      </w:r>
    </w:p>
    <w:p w:rsidR="004F7874" w:rsidRPr="007D767F" w:rsidRDefault="00DE58B6" w:rsidP="00DE58B6">
      <w:pPr>
        <w:widowControl w:val="0"/>
        <w:shd w:val="clear" w:color="auto" w:fill="FFFFFF"/>
        <w:rPr>
          <w:b/>
          <w:bCs/>
          <w:sz w:val="26"/>
          <w:szCs w:val="26"/>
        </w:rPr>
      </w:pPr>
      <w:r w:rsidRPr="007D767F">
        <w:rPr>
          <w:b/>
          <w:bCs/>
          <w:sz w:val="26"/>
          <w:szCs w:val="26"/>
          <w:lang w:bidi="ru-RU"/>
        </w:rPr>
        <w:t xml:space="preserve">в ГУП «Петербургский метрополитен» </w:t>
      </w:r>
    </w:p>
    <w:p w:rsidR="00A26D8E" w:rsidRPr="007D767F" w:rsidRDefault="00A26D8E" w:rsidP="00A02D87">
      <w:pPr>
        <w:rPr>
          <w:sz w:val="26"/>
          <w:szCs w:val="26"/>
        </w:rPr>
      </w:pPr>
    </w:p>
    <w:p w:rsidR="00A02D87" w:rsidRPr="007D767F" w:rsidRDefault="00A02D87" w:rsidP="00A02D87">
      <w:pPr>
        <w:widowControl w:val="0"/>
        <w:ind w:firstLine="709"/>
        <w:jc w:val="both"/>
        <w:rPr>
          <w:sz w:val="26"/>
          <w:szCs w:val="26"/>
          <w:lang w:bidi="ru-RU"/>
        </w:rPr>
      </w:pPr>
      <w:r w:rsidRPr="007D767F">
        <w:rPr>
          <w:sz w:val="26"/>
          <w:szCs w:val="26"/>
          <w:lang w:bidi="ru-RU"/>
        </w:rPr>
        <w:t xml:space="preserve">В целях </w:t>
      </w:r>
      <w:r w:rsidR="00511EEF" w:rsidRPr="007D767F">
        <w:rPr>
          <w:sz w:val="26"/>
          <w:szCs w:val="26"/>
          <w:lang w:bidi="ru-RU"/>
        </w:rPr>
        <w:t>выполнения</w:t>
      </w:r>
      <w:r w:rsidR="00174084" w:rsidRPr="007D767F">
        <w:rPr>
          <w:sz w:val="26"/>
          <w:szCs w:val="26"/>
          <w:lang w:bidi="ru-RU"/>
        </w:rPr>
        <w:t xml:space="preserve"> п. </w:t>
      </w:r>
      <w:r w:rsidR="00DE58B6" w:rsidRPr="007D767F">
        <w:rPr>
          <w:sz w:val="26"/>
          <w:szCs w:val="26"/>
          <w:lang w:bidi="ru-RU"/>
        </w:rPr>
        <w:t>7</w:t>
      </w:r>
      <w:r w:rsidR="00174084" w:rsidRPr="007D767F">
        <w:rPr>
          <w:sz w:val="26"/>
          <w:szCs w:val="26"/>
          <w:lang w:bidi="ru-RU"/>
        </w:rPr>
        <w:t xml:space="preserve"> Плана по обеспечению информационной безопасности в ГУП «Петербургский метрополитен» на 2025 год в</w:t>
      </w:r>
      <w:r w:rsidRPr="007D767F">
        <w:rPr>
          <w:sz w:val="26"/>
          <w:szCs w:val="26"/>
          <w:lang w:bidi="ru-RU"/>
        </w:rPr>
        <w:t xml:space="preserve"> соответстви</w:t>
      </w:r>
      <w:r w:rsidR="00174084" w:rsidRPr="007D767F">
        <w:rPr>
          <w:sz w:val="26"/>
          <w:szCs w:val="26"/>
          <w:lang w:bidi="ru-RU"/>
        </w:rPr>
        <w:t>и</w:t>
      </w:r>
      <w:r w:rsidR="0070182F" w:rsidRPr="007D767F">
        <w:rPr>
          <w:sz w:val="26"/>
          <w:szCs w:val="26"/>
          <w:lang w:bidi="ru-RU"/>
        </w:rPr>
        <w:t xml:space="preserve"> с</w:t>
      </w:r>
      <w:r w:rsidRPr="007D767F">
        <w:rPr>
          <w:sz w:val="26"/>
          <w:szCs w:val="26"/>
          <w:lang w:bidi="ru-RU"/>
        </w:rPr>
        <w:t xml:space="preserve"> требованиям</w:t>
      </w:r>
      <w:r w:rsidR="00174084" w:rsidRPr="007D767F">
        <w:rPr>
          <w:sz w:val="26"/>
          <w:szCs w:val="26"/>
          <w:lang w:bidi="ru-RU"/>
        </w:rPr>
        <w:t>и</w:t>
      </w:r>
      <w:r w:rsidRPr="007D767F">
        <w:rPr>
          <w:sz w:val="26"/>
          <w:szCs w:val="26"/>
          <w:lang w:bidi="ru-RU"/>
        </w:rPr>
        <w:t xml:space="preserve"> приказа начальника метрополитена от 30.01.2025 № 5/ДСП «О вводе в действие Плана по обеспечению информационной безопасности в ГУП «Петербургский метрополитен» на 2025 год», а также в рамках бизнес-процесса «Управлять безопасностью деятельности» с целью реализации бизнес-процесса «Информационная безопасность» верхнеуровневой модели бизнес-процессов метрополитена</w:t>
      </w:r>
    </w:p>
    <w:p w:rsidR="004D48DD" w:rsidRPr="007D767F" w:rsidRDefault="004D48DD" w:rsidP="00A02D87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:rsidR="004D48DD" w:rsidRPr="007D767F" w:rsidRDefault="004D48DD" w:rsidP="00A02D87">
      <w:pPr>
        <w:tabs>
          <w:tab w:val="left" w:pos="993"/>
        </w:tabs>
        <w:suppressAutoHyphens/>
        <w:jc w:val="both"/>
        <w:rPr>
          <w:b/>
          <w:sz w:val="26"/>
          <w:szCs w:val="26"/>
        </w:rPr>
      </w:pPr>
      <w:r w:rsidRPr="007D767F">
        <w:rPr>
          <w:b/>
          <w:sz w:val="26"/>
          <w:szCs w:val="26"/>
        </w:rPr>
        <w:t>ПРИКАЗЫВАЮ:</w:t>
      </w:r>
    </w:p>
    <w:p w:rsidR="004D48DD" w:rsidRPr="007D767F" w:rsidRDefault="004D48DD" w:rsidP="00A02D87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:rsidR="00A02D87" w:rsidRPr="007D767F" w:rsidRDefault="00A02D87" w:rsidP="00A02D87">
      <w:pPr>
        <w:pStyle w:val="ab"/>
        <w:numPr>
          <w:ilvl w:val="0"/>
          <w:numId w:val="4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Ввести в действие новую редакцию 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>Положения о порядке организации и</w:t>
      </w:r>
      <w:r w:rsidR="00FA6E19" w:rsidRPr="007D767F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>управления защитой информации в ГУП «Петербургский метрополитен»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, утвержденн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097DC9" w:rsidRPr="007D767F">
        <w:rPr>
          <w:rFonts w:ascii="Times New Roman" w:hAnsi="Times New Roman" w:cs="Times New Roman"/>
          <w:color w:val="auto"/>
          <w:sz w:val="26"/>
          <w:szCs w:val="26"/>
        </w:rPr>
        <w:t>го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главным инженером – первым заместителем начальника метрополитена Спиркиным А.В.</w:t>
      </w:r>
      <w:r w:rsidR="00CC7D0A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97DC9" w:rsidRPr="007D767F">
        <w:rPr>
          <w:rFonts w:ascii="Times New Roman" w:hAnsi="Times New Roman" w:cs="Times New Roman"/>
          <w:color w:val="auto"/>
          <w:sz w:val="26"/>
          <w:szCs w:val="26"/>
        </w:rPr>
        <w:t>26</w:t>
      </w:r>
      <w:r w:rsidR="00CA3AA7" w:rsidRPr="007D767F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097DC9" w:rsidRPr="007D767F">
        <w:rPr>
          <w:rFonts w:ascii="Times New Roman" w:hAnsi="Times New Roman" w:cs="Times New Roman"/>
          <w:color w:val="auto"/>
          <w:sz w:val="26"/>
          <w:szCs w:val="26"/>
        </w:rPr>
        <w:t>2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.2025 (</w:t>
      </w:r>
      <w:r w:rsidR="00CC7D0A" w:rsidRPr="007D767F">
        <w:rPr>
          <w:rFonts w:ascii="Times New Roman" w:hAnsi="Times New Roman" w:cs="Times New Roman"/>
          <w:color w:val="auto"/>
          <w:sz w:val="26"/>
          <w:szCs w:val="26"/>
        </w:rPr>
        <w:t>далее – Пол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>ожение</w:t>
      </w:r>
      <w:r w:rsidR="00CC7D0A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приложение к</w:t>
      </w:r>
      <w:r w:rsidR="007D767F" w:rsidRPr="007D767F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настоящему приказу).</w:t>
      </w:r>
    </w:p>
    <w:p w:rsidR="00A02D87" w:rsidRPr="007D767F" w:rsidRDefault="00A02D87" w:rsidP="00A02D87">
      <w:pPr>
        <w:pStyle w:val="ab"/>
        <w:numPr>
          <w:ilvl w:val="0"/>
          <w:numId w:val="4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767F">
        <w:rPr>
          <w:rFonts w:ascii="Times New Roman" w:hAnsi="Times New Roman" w:cs="Times New Roman"/>
          <w:color w:val="auto"/>
          <w:sz w:val="26"/>
          <w:szCs w:val="26"/>
        </w:rPr>
        <w:t>Руководителям подразделений Управления метрополитена</w:t>
      </w:r>
      <w:r w:rsidR="001524C0" w:rsidRPr="007D767F">
        <w:rPr>
          <w:rFonts w:ascii="Times New Roman" w:hAnsi="Times New Roman" w:cs="Times New Roman"/>
          <w:color w:val="auto"/>
          <w:sz w:val="26"/>
          <w:szCs w:val="26"/>
        </w:rPr>
        <w:t>, руководителям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подразделений метрополитена:</w:t>
      </w:r>
    </w:p>
    <w:p w:rsidR="00A02D87" w:rsidRPr="007D767F" w:rsidRDefault="00A02D87" w:rsidP="00A02D87">
      <w:pPr>
        <w:pStyle w:val="ab"/>
        <w:numPr>
          <w:ilvl w:val="0"/>
          <w:numId w:val="5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Принять к сведению и руководству в работе 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>Положение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A02D87" w:rsidRPr="007D767F" w:rsidRDefault="003317D0" w:rsidP="00A02D87">
      <w:pPr>
        <w:pStyle w:val="ab"/>
        <w:numPr>
          <w:ilvl w:val="0"/>
          <w:numId w:val="5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767F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>знаком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ить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причастных работников с</w:t>
      </w:r>
      <w:r w:rsidR="00F64DE0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>настоящим приказом и</w:t>
      </w:r>
      <w:r w:rsidR="00F64DE0" w:rsidRPr="007D767F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Положением 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CC7D0A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срок не позднее 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>10</w:t>
      </w:r>
      <w:r w:rsidR="00CC7D0A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рабочих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дней </w:t>
      </w:r>
      <w:r w:rsidR="00CC7D0A" w:rsidRPr="007D767F">
        <w:rPr>
          <w:rFonts w:ascii="Times New Roman" w:hAnsi="Times New Roman" w:cs="Times New Roman"/>
          <w:color w:val="auto"/>
          <w:sz w:val="26"/>
          <w:szCs w:val="26"/>
        </w:rPr>
        <w:t>с даты</w:t>
      </w:r>
      <w:r w:rsidR="00A02D87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 издания.</w:t>
      </w:r>
    </w:p>
    <w:p w:rsidR="00A02D87" w:rsidRPr="007D767F" w:rsidRDefault="00A02D87" w:rsidP="00A02D87">
      <w:pPr>
        <w:pStyle w:val="ab"/>
        <w:numPr>
          <w:ilvl w:val="0"/>
          <w:numId w:val="5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Обеспечить выполнение требований </w:t>
      </w:r>
      <w:r w:rsidR="00DE58B6" w:rsidRPr="007D767F">
        <w:rPr>
          <w:rFonts w:ascii="Times New Roman" w:hAnsi="Times New Roman" w:cs="Times New Roman"/>
          <w:color w:val="auto"/>
          <w:sz w:val="26"/>
          <w:szCs w:val="26"/>
        </w:rPr>
        <w:t xml:space="preserve">Положения </w:t>
      </w:r>
      <w:r w:rsidRPr="007D767F">
        <w:rPr>
          <w:rFonts w:ascii="Times New Roman" w:hAnsi="Times New Roman" w:cs="Times New Roman"/>
          <w:color w:val="auto"/>
          <w:sz w:val="26"/>
          <w:szCs w:val="26"/>
        </w:rPr>
        <w:t>на объектах информатизации</w:t>
      </w:r>
      <w:r w:rsidRPr="007D767F">
        <w:rPr>
          <w:rFonts w:ascii="Times New Roman" w:hAnsi="Times New Roman" w:cs="Times New Roman"/>
          <w:bCs/>
          <w:color w:val="auto"/>
          <w:sz w:val="26"/>
          <w:szCs w:val="26"/>
        </w:rPr>
        <w:t>, находящихся в ведении подразделения.</w:t>
      </w:r>
    </w:p>
    <w:p w:rsidR="006E22EB" w:rsidRDefault="00A02D87" w:rsidP="00CC46FC">
      <w:pPr>
        <w:pStyle w:val="ab"/>
        <w:numPr>
          <w:ilvl w:val="0"/>
          <w:numId w:val="4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E22EB">
        <w:rPr>
          <w:rFonts w:ascii="Times New Roman" w:hAnsi="Times New Roman" w:cs="Times New Roman"/>
          <w:color w:val="auto"/>
          <w:sz w:val="26"/>
          <w:szCs w:val="26"/>
        </w:rPr>
        <w:t xml:space="preserve">Считать утратившим силу </w:t>
      </w:r>
      <w:r w:rsidR="006E22EB" w:rsidRPr="006E22EB">
        <w:rPr>
          <w:rFonts w:ascii="Times New Roman" w:hAnsi="Times New Roman" w:cs="Times New Roman"/>
          <w:color w:val="auto"/>
          <w:sz w:val="26"/>
          <w:szCs w:val="26"/>
        </w:rPr>
        <w:t xml:space="preserve">приказ начальника метрополитена от 14.04.2023 № 481 </w:t>
      </w:r>
      <w:r w:rsidRPr="006E22EB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6E22EB">
        <w:rPr>
          <w:rFonts w:ascii="Times New Roman" w:hAnsi="Times New Roman" w:cs="Times New Roman"/>
          <w:color w:val="auto"/>
          <w:sz w:val="26"/>
          <w:szCs w:val="26"/>
        </w:rPr>
        <w:t>О вводе в действие «</w:t>
      </w:r>
      <w:r w:rsidR="00DE58B6" w:rsidRPr="006E22EB">
        <w:rPr>
          <w:rFonts w:ascii="Times New Roman" w:hAnsi="Times New Roman" w:cs="Times New Roman"/>
          <w:color w:val="auto"/>
          <w:sz w:val="26"/>
          <w:szCs w:val="26"/>
        </w:rPr>
        <w:t>Положени</w:t>
      </w:r>
      <w:r w:rsidR="006E22EB">
        <w:rPr>
          <w:rFonts w:ascii="Times New Roman" w:hAnsi="Times New Roman" w:cs="Times New Roman"/>
          <w:color w:val="auto"/>
          <w:sz w:val="26"/>
          <w:szCs w:val="26"/>
        </w:rPr>
        <w:t>я</w:t>
      </w:r>
      <w:r w:rsidR="00DE58B6" w:rsidRPr="006E22EB">
        <w:rPr>
          <w:rFonts w:ascii="Times New Roman" w:hAnsi="Times New Roman" w:cs="Times New Roman"/>
          <w:color w:val="auto"/>
          <w:sz w:val="26"/>
          <w:szCs w:val="26"/>
        </w:rPr>
        <w:t xml:space="preserve"> о порядке организации и</w:t>
      </w:r>
      <w:r w:rsidR="006E22E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B6" w:rsidRPr="006E22EB">
        <w:rPr>
          <w:rFonts w:ascii="Times New Roman" w:hAnsi="Times New Roman" w:cs="Times New Roman"/>
          <w:color w:val="auto"/>
          <w:sz w:val="26"/>
          <w:szCs w:val="26"/>
        </w:rPr>
        <w:t xml:space="preserve">управления защитой информации в </w:t>
      </w:r>
      <w:r w:rsidRPr="006E22EB">
        <w:rPr>
          <w:rFonts w:ascii="Times New Roman" w:hAnsi="Times New Roman" w:cs="Times New Roman"/>
          <w:color w:val="auto"/>
          <w:sz w:val="26"/>
          <w:szCs w:val="26"/>
        </w:rPr>
        <w:t>ГУП</w:t>
      </w:r>
      <w:r w:rsidR="00CC7D0A" w:rsidRPr="006E22EB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6E22EB">
        <w:rPr>
          <w:rFonts w:ascii="Times New Roman" w:hAnsi="Times New Roman" w:cs="Times New Roman"/>
          <w:color w:val="auto"/>
          <w:sz w:val="26"/>
          <w:szCs w:val="26"/>
        </w:rPr>
        <w:t>«Петербургский метрополитен</w:t>
      </w:r>
      <w:r w:rsidR="006E22EB">
        <w:rPr>
          <w:rFonts w:ascii="Times New Roman" w:hAnsi="Times New Roman" w:cs="Times New Roman"/>
          <w:color w:val="auto"/>
          <w:sz w:val="26"/>
          <w:szCs w:val="26"/>
        </w:rPr>
        <w:t>».</w:t>
      </w:r>
      <w:bookmarkStart w:id="0" w:name="_GoBack"/>
      <w:bookmarkEnd w:id="0"/>
    </w:p>
    <w:p w:rsidR="00A02D87" w:rsidRPr="006E22EB" w:rsidRDefault="00A02D87" w:rsidP="00CC46FC">
      <w:pPr>
        <w:pStyle w:val="ab"/>
        <w:numPr>
          <w:ilvl w:val="0"/>
          <w:numId w:val="4"/>
        </w:numPr>
        <w:tabs>
          <w:tab w:val="left" w:pos="1276"/>
        </w:tabs>
        <w:ind w:left="0"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E22EB">
        <w:rPr>
          <w:rFonts w:ascii="Times New Roman" w:hAnsi="Times New Roman" w:cs="Times New Roman"/>
          <w:color w:val="auto"/>
          <w:sz w:val="26"/>
          <w:szCs w:val="26"/>
        </w:rPr>
        <w:t>Контроль за исполнением настоящего приказа возложить на главного инженера – первого заместителя начальника метрополитена Спиркина</w:t>
      </w:r>
      <w:r w:rsidR="00F64DE0" w:rsidRPr="006E22EB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6E22EB">
        <w:rPr>
          <w:rFonts w:ascii="Times New Roman" w:hAnsi="Times New Roman" w:cs="Times New Roman"/>
          <w:color w:val="auto"/>
          <w:sz w:val="26"/>
          <w:szCs w:val="26"/>
        </w:rPr>
        <w:t>А.В.</w:t>
      </w:r>
    </w:p>
    <w:p w:rsidR="004D48DD" w:rsidRPr="007D767F" w:rsidRDefault="004D48DD" w:rsidP="00A02D87">
      <w:pPr>
        <w:suppressAutoHyphens/>
        <w:jc w:val="both"/>
        <w:rPr>
          <w:sz w:val="26"/>
          <w:szCs w:val="26"/>
        </w:rPr>
      </w:pPr>
    </w:p>
    <w:p w:rsidR="004D48DD" w:rsidRPr="007D767F" w:rsidRDefault="004D48DD" w:rsidP="00A02D87">
      <w:pPr>
        <w:suppressAutoHyphens/>
        <w:jc w:val="both"/>
        <w:rPr>
          <w:sz w:val="26"/>
          <w:szCs w:val="26"/>
        </w:rPr>
      </w:pPr>
    </w:p>
    <w:p w:rsidR="004D48DD" w:rsidRPr="007D767F" w:rsidRDefault="004D48DD" w:rsidP="00A02D87">
      <w:pPr>
        <w:suppressAutoHyphens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4"/>
        <w:gridCol w:w="5095"/>
      </w:tblGrid>
      <w:tr w:rsidR="00A02D87" w:rsidRPr="007D767F" w:rsidTr="00044731">
        <w:tc>
          <w:tcPr>
            <w:tcW w:w="4544" w:type="dxa"/>
            <w:hideMark/>
          </w:tcPr>
          <w:p w:rsidR="00A02D87" w:rsidRPr="007D767F" w:rsidRDefault="00A02D87" w:rsidP="00A02D87">
            <w:pPr>
              <w:ind w:right="-33"/>
              <w:rPr>
                <w:rFonts w:ascii="Arial" w:hAnsi="Arial"/>
                <w:spacing w:val="-5"/>
                <w:sz w:val="26"/>
                <w:szCs w:val="26"/>
                <w:lang w:eastAsia="en-US"/>
              </w:rPr>
            </w:pPr>
            <w:r w:rsidRPr="007D767F">
              <w:rPr>
                <w:b/>
                <w:spacing w:val="-5"/>
                <w:sz w:val="26"/>
                <w:szCs w:val="26"/>
                <w:lang w:eastAsia="en-US"/>
              </w:rPr>
              <w:t>Начальник метрополитена</w:t>
            </w:r>
          </w:p>
        </w:tc>
        <w:tc>
          <w:tcPr>
            <w:tcW w:w="5095" w:type="dxa"/>
            <w:vAlign w:val="bottom"/>
            <w:hideMark/>
          </w:tcPr>
          <w:p w:rsidR="00A02D87" w:rsidRPr="007D767F" w:rsidRDefault="00A02D87" w:rsidP="00A02D87">
            <w:pPr>
              <w:jc w:val="right"/>
              <w:rPr>
                <w:b/>
                <w:spacing w:val="-5"/>
                <w:sz w:val="26"/>
                <w:szCs w:val="26"/>
                <w:lang w:eastAsia="en-US"/>
              </w:rPr>
            </w:pPr>
            <w:r w:rsidRPr="007D767F">
              <w:rPr>
                <w:b/>
                <w:spacing w:val="-5"/>
                <w:sz w:val="26"/>
                <w:szCs w:val="26"/>
                <w:lang w:eastAsia="en-US"/>
              </w:rPr>
              <w:t>Е.Г.</w:t>
            </w:r>
            <w:r w:rsidR="00952EB3" w:rsidRPr="007D767F">
              <w:rPr>
                <w:b/>
                <w:spacing w:val="-5"/>
                <w:sz w:val="26"/>
                <w:szCs w:val="26"/>
                <w:lang w:eastAsia="en-US"/>
              </w:rPr>
              <w:t> </w:t>
            </w:r>
            <w:r w:rsidRPr="007D767F">
              <w:rPr>
                <w:b/>
                <w:spacing w:val="-5"/>
                <w:sz w:val="26"/>
                <w:szCs w:val="26"/>
                <w:lang w:eastAsia="en-US"/>
              </w:rPr>
              <w:t xml:space="preserve">Козин </w:t>
            </w:r>
          </w:p>
        </w:tc>
      </w:tr>
    </w:tbl>
    <w:p w:rsidR="00B5583E" w:rsidRPr="007D767F" w:rsidRDefault="00B5583E" w:rsidP="00A02D87">
      <w:pPr>
        <w:suppressAutoHyphens/>
        <w:ind w:left="567"/>
        <w:jc w:val="both"/>
        <w:rPr>
          <w:sz w:val="28"/>
          <w:szCs w:val="28"/>
        </w:rPr>
      </w:pPr>
    </w:p>
    <w:sectPr w:rsidR="00B5583E" w:rsidRPr="007D767F" w:rsidSect="002448F0">
      <w:headerReference w:type="default" r:id="rId8"/>
      <w:headerReference w:type="first" r:id="rId9"/>
      <w:pgSz w:w="11907" w:h="16840"/>
      <w:pgMar w:top="1134" w:right="567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E42" w:rsidRDefault="00AC1E42" w:rsidP="00F770C1">
      <w:r>
        <w:separator/>
      </w:r>
    </w:p>
  </w:endnote>
  <w:endnote w:type="continuationSeparator" w:id="0">
    <w:p w:rsidR="00AC1E42" w:rsidRDefault="00AC1E42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E42" w:rsidRDefault="00AC1E42" w:rsidP="00F770C1">
      <w:r>
        <w:separator/>
      </w:r>
    </w:p>
  </w:footnote>
  <w:footnote w:type="continuationSeparator" w:id="0">
    <w:p w:rsidR="00AC1E42" w:rsidRDefault="00AC1E42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85A" w:rsidRDefault="00C3685A" w:rsidP="00C3685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1750D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54A" w:rsidRPr="00775BE3" w:rsidRDefault="00765CCE" w:rsidP="00506B1F">
    <w:pPr>
      <w:suppressAutoHyphens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26.35pt;margin-top:2.4pt;width:30.3pt;height:25.65pt;z-index:251657728" o:allowincell="f">
          <v:imagedata r:id="rId1" o:title=""/>
          <w10:wrap type="square" side="right"/>
        </v:shape>
        <o:OLEObject Type="Embed" ProgID="Word.Picture.8" ShapeID="_x0000_s2050" DrawAspect="Content" ObjectID="_1828524835" r:id="rId2"/>
      </w:object>
    </w:r>
  </w:p>
  <w:p w:rsidR="0096454A" w:rsidRPr="00775BE3" w:rsidRDefault="0096454A" w:rsidP="009B3CCE">
    <w:pPr>
      <w:suppressAutoHyphens/>
      <w:jc w:val="center"/>
    </w:pPr>
  </w:p>
  <w:p w:rsidR="0096454A" w:rsidRPr="00775BE3" w:rsidRDefault="0096454A" w:rsidP="009B3CCE">
    <w:pPr>
      <w:suppressAutoHyphens/>
      <w:jc w:val="center"/>
    </w:pPr>
  </w:p>
  <w:p w:rsidR="0096454A" w:rsidRDefault="0096454A" w:rsidP="009B3CCE">
    <w:pPr>
      <w:pStyle w:val="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:rsidR="0096454A" w:rsidRDefault="002448F0" w:rsidP="009B3CCE">
    <w:pPr>
      <w:jc w:val="center"/>
      <w:rPr>
        <w:b/>
        <w:spacing w:val="40"/>
        <w:sz w:val="28"/>
      </w:rPr>
    </w:pPr>
    <w:r>
      <w:rPr>
        <w:b/>
        <w:spacing w:val="40"/>
        <w:sz w:val="28"/>
      </w:rPr>
      <w:t xml:space="preserve">«ПЕТЕРБУРГСКИЙ </w:t>
    </w:r>
    <w:r w:rsidR="0096454A">
      <w:rPr>
        <w:b/>
        <w:spacing w:val="40"/>
        <w:sz w:val="28"/>
      </w:rPr>
      <w:t>МЕТРОПОЛИТЕН»</w:t>
    </w:r>
  </w:p>
  <w:p w:rsidR="0096454A" w:rsidRPr="000E0A47" w:rsidRDefault="0096454A" w:rsidP="009B3CCE">
    <w:pPr>
      <w:jc w:val="center"/>
      <w:rPr>
        <w:sz w:val="28"/>
        <w:szCs w:val="28"/>
      </w:rPr>
    </w:pPr>
  </w:p>
  <w:p w:rsidR="0096454A" w:rsidRPr="000E0A47" w:rsidRDefault="0096454A" w:rsidP="009B3CCE">
    <w:pPr>
      <w:jc w:val="center"/>
      <w:rPr>
        <w:sz w:val="28"/>
        <w:szCs w:val="28"/>
      </w:rPr>
    </w:pPr>
  </w:p>
  <w:p w:rsidR="0096454A" w:rsidRDefault="0096454A" w:rsidP="009B3CCE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:rsidTr="002D5889">
      <w:trPr>
        <w:trHeight w:val="421"/>
      </w:trPr>
      <w:tc>
        <w:tcPr>
          <w:tcW w:w="4253" w:type="dxa"/>
        </w:tcPr>
        <w:p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:rsidR="0096454A" w:rsidRDefault="0096454A" w:rsidP="002D5889">
          <w:pPr>
            <w:jc w:val="center"/>
          </w:pPr>
        </w:p>
      </w:tc>
      <w:tc>
        <w:tcPr>
          <w:tcW w:w="4253" w:type="dxa"/>
        </w:tcPr>
        <w:p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:rsidR="0096454A" w:rsidRDefault="0096454A" w:rsidP="0096454A">
    <w:pPr>
      <w:jc w:val="center"/>
    </w:pPr>
  </w:p>
  <w:p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A0C46"/>
    <w:multiLevelType w:val="hybridMultilevel"/>
    <w:tmpl w:val="112AB69E"/>
    <w:lvl w:ilvl="0" w:tplc="2A72C73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4E500EA8"/>
    <w:multiLevelType w:val="hybridMultilevel"/>
    <w:tmpl w:val="CB8439C0"/>
    <w:lvl w:ilvl="0" w:tplc="47B0903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D4638"/>
    <w:multiLevelType w:val="hybridMultilevel"/>
    <w:tmpl w:val="13FAB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42"/>
    <w:rsid w:val="00051CBD"/>
    <w:rsid w:val="0009629F"/>
    <w:rsid w:val="00097DC9"/>
    <w:rsid w:val="000A0C21"/>
    <w:rsid w:val="000B4B21"/>
    <w:rsid w:val="000B56E8"/>
    <w:rsid w:val="000B5B43"/>
    <w:rsid w:val="000D260D"/>
    <w:rsid w:val="000D29BF"/>
    <w:rsid w:val="000E0695"/>
    <w:rsid w:val="0010529E"/>
    <w:rsid w:val="00142145"/>
    <w:rsid w:val="001524C0"/>
    <w:rsid w:val="00155D88"/>
    <w:rsid w:val="0016524A"/>
    <w:rsid w:val="00174084"/>
    <w:rsid w:val="00175EC9"/>
    <w:rsid w:val="001E1ADE"/>
    <w:rsid w:val="001E7178"/>
    <w:rsid w:val="00227660"/>
    <w:rsid w:val="002448F0"/>
    <w:rsid w:val="002A0B03"/>
    <w:rsid w:val="002B3CB1"/>
    <w:rsid w:val="002D5889"/>
    <w:rsid w:val="00314A13"/>
    <w:rsid w:val="003317D0"/>
    <w:rsid w:val="003430E2"/>
    <w:rsid w:val="00394435"/>
    <w:rsid w:val="003D3F86"/>
    <w:rsid w:val="003D71BB"/>
    <w:rsid w:val="0040485D"/>
    <w:rsid w:val="00431275"/>
    <w:rsid w:val="004D013D"/>
    <w:rsid w:val="004D191F"/>
    <w:rsid w:val="004D48DD"/>
    <w:rsid w:val="004F2423"/>
    <w:rsid w:val="004F7874"/>
    <w:rsid w:val="00506B1F"/>
    <w:rsid w:val="00511EEF"/>
    <w:rsid w:val="005140E7"/>
    <w:rsid w:val="00543897"/>
    <w:rsid w:val="0056740A"/>
    <w:rsid w:val="00583AA5"/>
    <w:rsid w:val="005860AF"/>
    <w:rsid w:val="005A0874"/>
    <w:rsid w:val="005B7B06"/>
    <w:rsid w:val="005C0214"/>
    <w:rsid w:val="005C0BFE"/>
    <w:rsid w:val="005C1FDF"/>
    <w:rsid w:val="006D048C"/>
    <w:rsid w:val="006D088B"/>
    <w:rsid w:val="006D6374"/>
    <w:rsid w:val="006D780F"/>
    <w:rsid w:val="006E22EB"/>
    <w:rsid w:val="006E2809"/>
    <w:rsid w:val="006E2BD8"/>
    <w:rsid w:val="006E48CA"/>
    <w:rsid w:val="0070182F"/>
    <w:rsid w:val="00755362"/>
    <w:rsid w:val="00765CCE"/>
    <w:rsid w:val="0077125C"/>
    <w:rsid w:val="00775BE3"/>
    <w:rsid w:val="007D6998"/>
    <w:rsid w:val="007D767F"/>
    <w:rsid w:val="007E368E"/>
    <w:rsid w:val="00873EAE"/>
    <w:rsid w:val="008A5FC6"/>
    <w:rsid w:val="00932FA7"/>
    <w:rsid w:val="00952EB3"/>
    <w:rsid w:val="0096454A"/>
    <w:rsid w:val="009B3CCE"/>
    <w:rsid w:val="00A02D87"/>
    <w:rsid w:val="00A26D8E"/>
    <w:rsid w:val="00A34220"/>
    <w:rsid w:val="00A35093"/>
    <w:rsid w:val="00A365BC"/>
    <w:rsid w:val="00A408C8"/>
    <w:rsid w:val="00A47578"/>
    <w:rsid w:val="00AC1E42"/>
    <w:rsid w:val="00AD250D"/>
    <w:rsid w:val="00B06DF8"/>
    <w:rsid w:val="00B23EBC"/>
    <w:rsid w:val="00B5583E"/>
    <w:rsid w:val="00BD43E2"/>
    <w:rsid w:val="00C04DF7"/>
    <w:rsid w:val="00C162A9"/>
    <w:rsid w:val="00C211F6"/>
    <w:rsid w:val="00C251F0"/>
    <w:rsid w:val="00C26CC6"/>
    <w:rsid w:val="00C313A4"/>
    <w:rsid w:val="00C34A78"/>
    <w:rsid w:val="00C3685A"/>
    <w:rsid w:val="00C57DD9"/>
    <w:rsid w:val="00C6656B"/>
    <w:rsid w:val="00CA3AA7"/>
    <w:rsid w:val="00CB0001"/>
    <w:rsid w:val="00CB4334"/>
    <w:rsid w:val="00CC7D0A"/>
    <w:rsid w:val="00D02162"/>
    <w:rsid w:val="00D46804"/>
    <w:rsid w:val="00D8498D"/>
    <w:rsid w:val="00D90AC9"/>
    <w:rsid w:val="00DC1D1E"/>
    <w:rsid w:val="00DC2222"/>
    <w:rsid w:val="00DC58FA"/>
    <w:rsid w:val="00DC5EE4"/>
    <w:rsid w:val="00DD3F55"/>
    <w:rsid w:val="00DE58B6"/>
    <w:rsid w:val="00E03613"/>
    <w:rsid w:val="00E31DAD"/>
    <w:rsid w:val="00E56480"/>
    <w:rsid w:val="00E65706"/>
    <w:rsid w:val="00E82781"/>
    <w:rsid w:val="00E93101"/>
    <w:rsid w:val="00EA7B52"/>
    <w:rsid w:val="00EC64DF"/>
    <w:rsid w:val="00EF5FCA"/>
    <w:rsid w:val="00F12DBC"/>
    <w:rsid w:val="00F1308D"/>
    <w:rsid w:val="00F15655"/>
    <w:rsid w:val="00F1750D"/>
    <w:rsid w:val="00F60937"/>
    <w:rsid w:val="00F64DE0"/>
    <w:rsid w:val="00F770C1"/>
    <w:rsid w:val="00FA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342B3BC2"/>
  <w15:chartTrackingRefBased/>
  <w15:docId w15:val="{2AA8DB62-B93D-4CE7-815F-939A879E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  <w:style w:type="paragraph" w:styleId="ab">
    <w:name w:val="List Paragraph"/>
    <w:basedOn w:val="a"/>
    <w:uiPriority w:val="34"/>
    <w:qFormat/>
    <w:rsid w:val="00A02D87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-fileshare\&#1054;&#1073;&#1097;&#1080;&#1077;%20&#1087;&#1072;&#1087;&#1082;&#1080;\&#1044;&#1077;&#1083;&#1086;&#1087;&#1088;&#1086;&#1080;&#1079;&#1074;&#1086;&#1076;&#1089;&#1090;&#1074;&#1086;\&#1041;&#1083;&#1072;&#1085;&#1082;&#1080;%20&#1089;%2026.02.2022\&#1088;&#1091;&#1082;&#1086;&#1074;&#1086;&#1076;&#1089;&#1090;&#1074;&#1086;%20&#1084;&#1077;&#1090;&#1088;&#1086;&#1087;&#1086;&#1083;&#1080;&#1090;&#1077;&#1085;&#1072;\&#1087;&#1088;&#1080;&#1082;&#1072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55AA8-E974-4723-8C82-1772D447D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33</TotalTime>
  <Pages>1</Pages>
  <Words>208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 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/>
  <dc:creator>Цыпкина Светлана Юрьевна</dc:creator>
  <cp:keywords>приказ</cp:keywords>
  <dc:description/>
  <cp:lastModifiedBy>Цыпкина Светлана Юрьевна</cp:lastModifiedBy>
  <cp:revision>11</cp:revision>
  <cp:lastPrinted>2025-12-29T11:46:00Z</cp:lastPrinted>
  <dcterms:created xsi:type="dcterms:W3CDTF">2025-10-27T07:53:00Z</dcterms:created>
  <dcterms:modified xsi:type="dcterms:W3CDTF">2025-12-29T11:47:00Z</dcterms:modified>
</cp:coreProperties>
</file>